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FD2" w:rsidRDefault="00AB4FD2" w:rsidP="00AC0495">
      <w:pPr>
        <w:pStyle w:val="Heading1"/>
        <w:rPr>
          <w:b/>
          <w:lang w:val="ru-RU"/>
        </w:rPr>
      </w:pPr>
    </w:p>
    <w:p w:rsidR="00AB4FD2" w:rsidRPr="00332AC9" w:rsidRDefault="00AB4FD2" w:rsidP="00AC0495">
      <w:pPr>
        <w:rPr>
          <w:lang w:val="ru-RU"/>
        </w:rPr>
      </w:pPr>
    </w:p>
    <w:p w:rsidR="00AB4FD2" w:rsidRDefault="00AB4FD2" w:rsidP="00AC0495">
      <w:pPr>
        <w:framePr w:hSpace="141" w:wrap="around" w:vAnchor="text" w:hAnchor="page" w:x="6016" w:y="1"/>
        <w:rPr>
          <w:noProof/>
        </w:rPr>
      </w:pPr>
      <w:r w:rsidRPr="00073D87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AB4FD2" w:rsidRDefault="00AB4FD2" w:rsidP="00AC0495">
      <w:pPr>
        <w:jc w:val="center"/>
        <w:rPr>
          <w:rFonts w:cs="Tahoma"/>
          <w:b/>
          <w:sz w:val="28"/>
          <w:szCs w:val="28"/>
        </w:rPr>
      </w:pPr>
    </w:p>
    <w:p w:rsidR="00AB4FD2" w:rsidRDefault="00AB4FD2" w:rsidP="00AC0495">
      <w:pPr>
        <w:jc w:val="center"/>
        <w:rPr>
          <w:rFonts w:cs="Tahoma"/>
          <w:b/>
          <w:sz w:val="28"/>
          <w:szCs w:val="28"/>
        </w:rPr>
      </w:pPr>
    </w:p>
    <w:p w:rsidR="00AB4FD2" w:rsidRDefault="00AB4FD2" w:rsidP="00AC0495">
      <w:pPr>
        <w:jc w:val="center"/>
        <w:rPr>
          <w:rFonts w:cs="Tahoma"/>
          <w:b/>
          <w:sz w:val="28"/>
          <w:szCs w:val="28"/>
        </w:rPr>
      </w:pPr>
    </w:p>
    <w:p w:rsidR="00AB4FD2" w:rsidRDefault="00AB4FD2" w:rsidP="00AC0495">
      <w:pPr>
        <w:jc w:val="center"/>
        <w:rPr>
          <w:rFonts w:cs="Tahoma"/>
          <w:b/>
          <w:sz w:val="28"/>
          <w:szCs w:val="28"/>
        </w:rPr>
      </w:pPr>
    </w:p>
    <w:p w:rsidR="00AB4FD2" w:rsidRDefault="00AB4FD2" w:rsidP="00AC0495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AB4FD2" w:rsidRDefault="00AB4FD2" w:rsidP="00AC0495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AB4FD2" w:rsidRDefault="00AB4FD2" w:rsidP="00AC0495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AB4FD2" w:rsidRPr="0039378D" w:rsidRDefault="00AB4FD2" w:rsidP="00AC0495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AB4FD2" w:rsidRDefault="00AB4FD2" w:rsidP="00AC0495"/>
    <w:p w:rsidR="00AB4FD2" w:rsidRPr="0039378D" w:rsidRDefault="00AB4FD2" w:rsidP="00AC0495">
      <w:pPr>
        <w:rPr>
          <w:sz w:val="28"/>
          <w:szCs w:val="28"/>
        </w:rPr>
      </w:pPr>
      <w:r>
        <w:rPr>
          <w:sz w:val="28"/>
          <w:szCs w:val="28"/>
        </w:rPr>
        <w:t xml:space="preserve">18 серпня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229  -</w:t>
      </w:r>
      <w:r w:rsidRPr="0039378D">
        <w:rPr>
          <w:sz w:val="28"/>
          <w:szCs w:val="28"/>
        </w:rPr>
        <w:t xml:space="preserve">к </w:t>
      </w:r>
    </w:p>
    <w:p w:rsidR="00AB4FD2" w:rsidRPr="0039378D" w:rsidRDefault="00AB4FD2" w:rsidP="00AC0495">
      <w:pPr>
        <w:rPr>
          <w:b/>
        </w:rPr>
      </w:pPr>
    </w:p>
    <w:p w:rsidR="00AB4FD2" w:rsidRDefault="00AB4FD2" w:rsidP="00AC0495">
      <w:pPr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 xml:space="preserve">надання щорічноїосновної </w:t>
      </w:r>
    </w:p>
    <w:p w:rsidR="00AB4FD2" w:rsidRPr="005B6AF9" w:rsidRDefault="00AB4FD2" w:rsidP="00AC0495">
      <w:pPr>
        <w:rPr>
          <w:b/>
          <w:sz w:val="28"/>
        </w:rPr>
      </w:pPr>
      <w:r>
        <w:rPr>
          <w:b/>
          <w:sz w:val="28"/>
        </w:rPr>
        <w:t>відпустки Стояновій О.П.</w:t>
      </w:r>
    </w:p>
    <w:p w:rsidR="00AB4FD2" w:rsidRDefault="00AB4FD2" w:rsidP="00AC0495">
      <w:pPr>
        <w:jc w:val="center"/>
        <w:rPr>
          <w:sz w:val="28"/>
        </w:rPr>
      </w:pPr>
    </w:p>
    <w:p w:rsidR="00AB4FD2" w:rsidRPr="001B36F7" w:rsidRDefault="00AB4FD2" w:rsidP="00AC0495">
      <w:pPr>
        <w:pStyle w:val="BodyText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заявуСтоянової О.П.:</w:t>
      </w:r>
    </w:p>
    <w:p w:rsidR="00AB4FD2" w:rsidRDefault="00AB4FD2" w:rsidP="00AC0495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Стояновій Оксані Павлівні,  заступнику  Арцизького міського голови,  щорічну основну відпустку тривалістю </w:t>
      </w:r>
      <w:r w:rsidRPr="006A0FF0">
        <w:rPr>
          <w:highlight w:val="black"/>
        </w:rPr>
        <w:t>30 календарних днівз 01 вересня  2021 року по 30 вересня 2021 року включно,  за період роботи з 01 березня 2021 року по 28 лютого 2022 року.</w:t>
      </w:r>
      <w:r>
        <w:t xml:space="preserve"> </w:t>
      </w:r>
    </w:p>
    <w:p w:rsidR="00AB4FD2" w:rsidRDefault="00AB4FD2" w:rsidP="00AC0495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Стояновій Оксані Павлівні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AB4FD2" w:rsidRPr="005B6AF9" w:rsidRDefault="00AB4FD2" w:rsidP="00AC0495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AB4FD2" w:rsidRDefault="00AB4FD2" w:rsidP="00AC0495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Малєва О.М.</w:t>
      </w:r>
    </w:p>
    <w:p w:rsidR="00AB4FD2" w:rsidRPr="0039378D" w:rsidRDefault="00AB4FD2" w:rsidP="00AC0495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Стоянової О.П.  від 18 серпня 2021 року.</w:t>
      </w:r>
    </w:p>
    <w:p w:rsidR="00AB4FD2" w:rsidRPr="0039378D" w:rsidRDefault="00AB4FD2" w:rsidP="00AC0495">
      <w:pPr>
        <w:pStyle w:val="Heading2"/>
      </w:pPr>
    </w:p>
    <w:p w:rsidR="00AB4FD2" w:rsidRPr="000917CC" w:rsidRDefault="00AB4FD2" w:rsidP="00AC0495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AB4FD2" w:rsidRDefault="00AB4FD2" w:rsidP="00AC0495">
      <w:pPr>
        <w:pStyle w:val="Heading2"/>
      </w:pPr>
    </w:p>
    <w:p w:rsidR="00AB4FD2" w:rsidRDefault="00AB4FD2" w:rsidP="00AC0495">
      <w:pPr>
        <w:pStyle w:val="Heading2"/>
      </w:pPr>
    </w:p>
    <w:p w:rsidR="00AB4FD2" w:rsidRDefault="00AB4FD2" w:rsidP="00AC0495">
      <w:pPr>
        <w:pStyle w:val="Heading2"/>
      </w:pPr>
      <w:r>
        <w:t>З розпорядженням ознайомлена</w:t>
      </w:r>
      <w:r>
        <w:tab/>
        <w:t>_____________    О.Стоянова</w:t>
      </w:r>
    </w:p>
    <w:p w:rsidR="00AB4FD2" w:rsidRPr="002D6B80" w:rsidRDefault="00AB4FD2" w:rsidP="00AC0495">
      <w:pPr>
        <w:rPr>
          <w:u w:val="single"/>
        </w:rPr>
      </w:pPr>
    </w:p>
    <w:p w:rsidR="00AB4FD2" w:rsidRDefault="00AB4FD2" w:rsidP="00AC0495"/>
    <w:p w:rsidR="00AB4FD2" w:rsidRDefault="00AB4FD2" w:rsidP="00AC0495"/>
    <w:p w:rsidR="00AB4FD2" w:rsidRDefault="00AB4FD2" w:rsidP="00AC0495"/>
    <w:p w:rsidR="00AB4FD2" w:rsidRDefault="00AB4FD2" w:rsidP="00AC0495"/>
    <w:p w:rsidR="00AB4FD2" w:rsidRDefault="00AB4FD2" w:rsidP="00AC0495"/>
    <w:p w:rsidR="00AB4FD2" w:rsidRPr="00E96A52" w:rsidRDefault="00AB4FD2" w:rsidP="00AC049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AB4FD2" w:rsidRPr="00E96A52" w:rsidRDefault="00AB4FD2" w:rsidP="00AC049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18 серпня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№229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AB4FD2" w:rsidRDefault="00AB4FD2" w:rsidP="00AC049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B4FD2" w:rsidRPr="000A696E" w:rsidRDefault="00AB4FD2" w:rsidP="00AC0495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Стояновій О.П.</w:t>
      </w:r>
      <w:bookmarkStart w:id="0" w:name="_GoBack"/>
      <w:bookmarkEnd w:id="0"/>
    </w:p>
    <w:p w:rsidR="00AB4FD2" w:rsidRPr="00A84420" w:rsidRDefault="00AB4FD2" w:rsidP="00AC049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B4FD2" w:rsidRPr="00CF77D5" w:rsidRDefault="00AB4FD2" w:rsidP="00AC0495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AB4FD2" w:rsidRPr="00E05F39" w:rsidRDefault="00AB4FD2" w:rsidP="00AC0495">
      <w:pPr>
        <w:rPr>
          <w:b/>
          <w:sz w:val="28"/>
          <w:szCs w:val="28"/>
        </w:rPr>
      </w:pPr>
    </w:p>
    <w:p w:rsidR="00AB4FD2" w:rsidRDefault="00AB4FD2" w:rsidP="00AC0495">
      <w:pPr>
        <w:rPr>
          <w:sz w:val="28"/>
          <w:szCs w:val="28"/>
        </w:rPr>
      </w:pPr>
    </w:p>
    <w:p w:rsidR="00AB4FD2" w:rsidRPr="00E05F39" w:rsidRDefault="00AB4FD2" w:rsidP="00AC0495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AB4FD2" w:rsidRPr="00E05F39" w:rsidRDefault="00AB4FD2" w:rsidP="00AC0495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AB4FD2" w:rsidRPr="00E05F39" w:rsidRDefault="00AB4FD2" w:rsidP="00AC0495">
      <w:pPr>
        <w:rPr>
          <w:sz w:val="28"/>
          <w:szCs w:val="28"/>
        </w:rPr>
      </w:pPr>
    </w:p>
    <w:p w:rsidR="00AB4FD2" w:rsidRDefault="00AB4FD2" w:rsidP="00AC0495">
      <w:pPr>
        <w:rPr>
          <w:sz w:val="28"/>
          <w:szCs w:val="28"/>
        </w:rPr>
      </w:pPr>
    </w:p>
    <w:p w:rsidR="00AB4FD2" w:rsidRDefault="00AB4FD2" w:rsidP="00AC0495">
      <w:pPr>
        <w:rPr>
          <w:sz w:val="28"/>
          <w:szCs w:val="28"/>
        </w:rPr>
      </w:pPr>
      <w:r w:rsidRPr="00DD079A">
        <w:rPr>
          <w:sz w:val="28"/>
          <w:szCs w:val="28"/>
        </w:rPr>
        <w:t>Начальник відділу організаційної та кадрової роботи</w:t>
      </w:r>
    </w:p>
    <w:p w:rsidR="00AB4FD2" w:rsidRDefault="00AB4FD2" w:rsidP="00AC0495">
      <w:pPr>
        <w:rPr>
          <w:sz w:val="28"/>
          <w:szCs w:val="28"/>
        </w:rPr>
      </w:pPr>
      <w:r>
        <w:rPr>
          <w:sz w:val="28"/>
          <w:szCs w:val="28"/>
        </w:rPr>
        <w:t>__________         І.Стойкова</w:t>
      </w:r>
    </w:p>
    <w:p w:rsidR="00AB4FD2" w:rsidRDefault="00AB4FD2" w:rsidP="00AC0495">
      <w:pPr>
        <w:rPr>
          <w:sz w:val="28"/>
          <w:szCs w:val="28"/>
        </w:rPr>
      </w:pPr>
    </w:p>
    <w:p w:rsidR="00AB4FD2" w:rsidRPr="00DD079A" w:rsidRDefault="00AB4FD2" w:rsidP="00AC0495">
      <w:pPr>
        <w:rPr>
          <w:sz w:val="28"/>
          <w:szCs w:val="28"/>
        </w:rPr>
      </w:pPr>
    </w:p>
    <w:p w:rsidR="00AB4FD2" w:rsidRDefault="00AB4FD2" w:rsidP="00AC049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AB4FD2" w:rsidRDefault="00AB4FD2" w:rsidP="00AC0495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AB4FD2" w:rsidRDefault="00AB4FD2" w:rsidP="00AC0495"/>
    <w:p w:rsidR="00AB4FD2" w:rsidRDefault="00AB4FD2" w:rsidP="00AC0495"/>
    <w:p w:rsidR="00AB4FD2" w:rsidRPr="008410F0" w:rsidRDefault="00AB4FD2" w:rsidP="00AC0495"/>
    <w:p w:rsidR="00AB4FD2" w:rsidRDefault="00AB4FD2" w:rsidP="00AC0495"/>
    <w:p w:rsidR="00AB4FD2" w:rsidRDefault="00AB4FD2" w:rsidP="00AC0495"/>
    <w:p w:rsidR="00AB4FD2" w:rsidRDefault="00AB4FD2" w:rsidP="00AC0495"/>
    <w:p w:rsidR="00AB4FD2" w:rsidRDefault="00AB4FD2" w:rsidP="00AC0495"/>
    <w:p w:rsidR="00AB4FD2" w:rsidRDefault="00AB4FD2" w:rsidP="00AC0495"/>
    <w:p w:rsidR="00AB4FD2" w:rsidRDefault="00AB4FD2" w:rsidP="00AC0495"/>
    <w:p w:rsidR="00AB4FD2" w:rsidRDefault="00AB4FD2" w:rsidP="00AC0495"/>
    <w:p w:rsidR="00AB4FD2" w:rsidRDefault="00AB4FD2" w:rsidP="00AC0495"/>
    <w:p w:rsidR="00AB4FD2" w:rsidRDefault="00AB4FD2" w:rsidP="00AC0495"/>
    <w:p w:rsidR="00AB4FD2" w:rsidRDefault="00AB4FD2" w:rsidP="00AC0495"/>
    <w:p w:rsidR="00AB4FD2" w:rsidRDefault="00AB4FD2" w:rsidP="00AC0495"/>
    <w:p w:rsidR="00AB4FD2" w:rsidRDefault="00AB4FD2" w:rsidP="00AC0495"/>
    <w:p w:rsidR="00AB4FD2" w:rsidRDefault="00AB4FD2" w:rsidP="00AC0495"/>
    <w:p w:rsidR="00AB4FD2" w:rsidRDefault="00AB4FD2" w:rsidP="00AC0495"/>
    <w:p w:rsidR="00AB4FD2" w:rsidRPr="006D7188" w:rsidRDefault="00AB4FD2" w:rsidP="00AC0495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AB4FD2" w:rsidRDefault="00AB4FD2" w:rsidP="00AC0495"/>
    <w:p w:rsidR="00AB4FD2" w:rsidRDefault="00AB4FD2" w:rsidP="00AC0495"/>
    <w:p w:rsidR="00AB4FD2" w:rsidRDefault="00AB4FD2" w:rsidP="00AC0495"/>
    <w:p w:rsidR="00AB4FD2" w:rsidRDefault="00AB4FD2" w:rsidP="00AC0495"/>
    <w:p w:rsidR="00AB4FD2" w:rsidRDefault="00AB4FD2" w:rsidP="00AC0495"/>
    <w:p w:rsidR="00AB4FD2" w:rsidRDefault="00AB4FD2" w:rsidP="00AC0495"/>
    <w:p w:rsidR="00AB4FD2" w:rsidRDefault="00AB4FD2"/>
    <w:sectPr w:rsidR="00AB4FD2" w:rsidSect="00DD079A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495"/>
    <w:rsid w:val="00073D87"/>
    <w:rsid w:val="000917CC"/>
    <w:rsid w:val="000A696E"/>
    <w:rsid w:val="001B36F7"/>
    <w:rsid w:val="002D6B80"/>
    <w:rsid w:val="003010A8"/>
    <w:rsid w:val="00332AC9"/>
    <w:rsid w:val="00357583"/>
    <w:rsid w:val="0039378D"/>
    <w:rsid w:val="004B5AC8"/>
    <w:rsid w:val="005B6AF9"/>
    <w:rsid w:val="005E4AE2"/>
    <w:rsid w:val="00653D75"/>
    <w:rsid w:val="006A0FF0"/>
    <w:rsid w:val="006D7188"/>
    <w:rsid w:val="007735AB"/>
    <w:rsid w:val="008410F0"/>
    <w:rsid w:val="00A84420"/>
    <w:rsid w:val="00AB4FD2"/>
    <w:rsid w:val="00AC0495"/>
    <w:rsid w:val="00BE072F"/>
    <w:rsid w:val="00C37068"/>
    <w:rsid w:val="00C9180B"/>
    <w:rsid w:val="00CF77D5"/>
    <w:rsid w:val="00DD079A"/>
    <w:rsid w:val="00E05F39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495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C0495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0495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0495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C0495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AC0495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C0495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AC049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C0495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AC0495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AC0495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AC049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C0495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C04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0495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306</Words>
  <Characters>1749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2021-08-19T05:52:00Z</cp:lastPrinted>
  <dcterms:created xsi:type="dcterms:W3CDTF">2021-08-18T06:43:00Z</dcterms:created>
  <dcterms:modified xsi:type="dcterms:W3CDTF">2022-01-12T07:18:00Z</dcterms:modified>
</cp:coreProperties>
</file>